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FA9" w:rsidRDefault="00FF2FA9" w:rsidP="00FF2F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COUDROWE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F2FA9" w:rsidRDefault="00FF2FA9" w:rsidP="00FF2FA9">
      <w:pPr>
        <w:rPr>
          <w:rFonts w:ascii="Times New Roman" w:hAnsi="Times New Roman" w:cs="Times New Roman"/>
        </w:rPr>
      </w:pPr>
    </w:p>
    <w:p w:rsidR="00FF2FA9" w:rsidRDefault="00FF2FA9" w:rsidP="00FF2FA9">
      <w:pPr>
        <w:rPr>
          <w:rFonts w:ascii="Times New Roman" w:hAnsi="Times New Roman" w:cs="Times New Roman"/>
          <w:u w:val="single"/>
        </w:rPr>
      </w:pPr>
    </w:p>
    <w:p w:rsidR="00FF2FA9" w:rsidRDefault="00FF2FA9" w:rsidP="00FF2F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Castell of East Tilbury, </w:t>
      </w:r>
    </w:p>
    <w:p w:rsidR="00FF2FA9" w:rsidRDefault="00FF2FA9" w:rsidP="00FF2F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Essex(q.v.).</w:t>
      </w:r>
    </w:p>
    <w:p w:rsidR="00FF2FA9" w:rsidRDefault="00FF2FA9" w:rsidP="00FF2F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FF2FA9" w:rsidRDefault="00FF2FA9" w:rsidP="00FF2FA9">
      <w:pPr>
        <w:rPr>
          <w:rFonts w:ascii="Times New Roman" w:hAnsi="Times New Roman" w:cs="Times New Roman"/>
        </w:rPr>
      </w:pPr>
    </w:p>
    <w:p w:rsidR="00FF2FA9" w:rsidRDefault="00FF2FA9" w:rsidP="00FF2FA9">
      <w:pPr>
        <w:rPr>
          <w:rFonts w:ascii="Times New Roman" w:hAnsi="Times New Roman" w:cs="Times New Roman"/>
        </w:rPr>
      </w:pPr>
    </w:p>
    <w:p w:rsidR="00FF2FA9" w:rsidRDefault="00FF2FA9" w:rsidP="00FF2F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August 2017</w:t>
      </w:r>
    </w:p>
    <w:p w:rsidR="006B2F86" w:rsidRPr="00E71FC3" w:rsidRDefault="00FF2F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2FA9" w:rsidRDefault="00FF2FA9" w:rsidP="00E71FC3">
      <w:r>
        <w:separator/>
      </w:r>
    </w:p>
  </w:endnote>
  <w:endnote w:type="continuationSeparator" w:id="0">
    <w:p w:rsidR="00FF2FA9" w:rsidRDefault="00FF2F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2FA9" w:rsidRDefault="00FF2FA9" w:rsidP="00E71FC3">
      <w:r>
        <w:separator/>
      </w:r>
    </w:p>
  </w:footnote>
  <w:footnote w:type="continuationSeparator" w:id="0">
    <w:p w:rsidR="00FF2FA9" w:rsidRDefault="00FF2F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A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93061E-92CD-4BAE-8911-F1871026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2F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2017-08-05T18:30:00Z</dcterms:created>
  <dcterms:modified xsi:type="dcterms:W3CDTF">2017-08-05T18:31:00Z</dcterms:modified>
</cp:coreProperties>
</file>